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F9887" w14:textId="7ADA527D" w:rsidR="00CA309E" w:rsidRPr="003D38A3" w:rsidRDefault="00E31BCA" w:rsidP="003D38A3">
                            <w:pPr>
                              <w:pStyle w:val="CourseContainedHeader"/>
                            </w:pPr>
                            <w:r>
                              <w:t>ID Stamping &amp; Peer QA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08F9887" w14:textId="7ADA527D" w:rsidR="00CA309E" w:rsidRPr="003D38A3" w:rsidRDefault="00E31BCA" w:rsidP="003D38A3">
                      <w:pPr>
                        <w:pStyle w:val="CourseContainedHeader"/>
                      </w:pPr>
                      <w:r>
                        <w:t>ID Stamping &amp; Peer QA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6AE2E630" w:rsidR="003D38A3" w:rsidRPr="003D38A3" w:rsidRDefault="00192A0B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9013C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4.</w:t>
                            </w:r>
                            <w:r w:rsidR="00E31BC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6AE2E630" w:rsidR="003D38A3" w:rsidRPr="003D38A3" w:rsidRDefault="00192A0B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9013C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4.</w:t>
                      </w:r>
                      <w:r w:rsidR="00E31BC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3E35F2A" w:rsidR="00B7184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B71847" w:rsidRPr="000A0E77" w14:paraId="2A2C2CEE" w14:textId="2AF2C7AD" w:rsidTr="00B71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B71847" w:rsidRPr="000A0E77" w:rsidRDefault="00B71847" w:rsidP="00C30650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1CE7BF0F" w14:textId="7DC0C043" w:rsidR="00CA309E" w:rsidRDefault="00A61475" w:rsidP="00141640">
      <w:pPr>
        <w:rPr>
          <w:lang w:eastAsia="en-AU"/>
        </w:rPr>
      </w:pPr>
      <w:r>
        <w:rPr>
          <w:lang w:eastAsia="en-AU"/>
        </w:rPr>
        <w:t>You will apply an ID stamp to your finished part and complete a peer quality check</w:t>
      </w:r>
      <w:r w:rsidR="00CA309E">
        <w:rPr>
          <w:lang w:eastAsia="en-AU"/>
        </w:rPr>
        <w:t>.</w:t>
      </w:r>
      <w:r>
        <w:rPr>
          <w:lang w:eastAsia="en-AU"/>
        </w:rPr>
        <w:t xml:space="preserve"> Your partner will assess your product for clarity, finish, and measurement accuracy</w:t>
      </w:r>
      <w:r w:rsidR="00970806">
        <w:rPr>
          <w:lang w:eastAsia="en-AU"/>
        </w:rPr>
        <w:t>. You will also reflect on one improvement area before submission.</w:t>
      </w:r>
    </w:p>
    <w:p w14:paraId="29215304" w14:textId="77777777" w:rsidR="00970806" w:rsidRDefault="00970806" w:rsidP="00141640">
      <w:pPr>
        <w:rPr>
          <w:lang w:eastAsia="en-AU"/>
        </w:rPr>
      </w:pPr>
    </w:p>
    <w:p w14:paraId="3E8137CF" w14:textId="36028D21" w:rsidR="00970806" w:rsidRDefault="00970806" w:rsidP="00141640">
      <w:pPr>
        <w:rPr>
          <w:lang w:eastAsia="en-AU"/>
        </w:rPr>
      </w:pPr>
      <w:r>
        <w:rPr>
          <w:lang w:eastAsia="en-AU"/>
        </w:rPr>
        <w:t>Use this worksheet to record the stamping process, QA findings, and feedback.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0B0E7DC7" w14:textId="5E084124" w:rsidR="006A72B3" w:rsidRPr="001721F2" w:rsidRDefault="00B83531" w:rsidP="001721F2">
      <w:pPr>
        <w:pStyle w:val="Heading4"/>
        <w:numPr>
          <w:ilvl w:val="0"/>
          <w:numId w:val="0"/>
        </w:numPr>
        <w:ind w:left="284" w:hanging="284"/>
      </w:pPr>
      <w:r>
        <w:t xml:space="preserve">Section 1 </w:t>
      </w:r>
      <w:r w:rsidR="00484E88">
        <w:t>–</w:t>
      </w:r>
      <w:r>
        <w:t xml:space="preserve"> </w:t>
      </w:r>
      <w:r w:rsidR="00970806">
        <w:t>Stamping Setup</w:t>
      </w:r>
    </w:p>
    <w:p w14:paraId="09D415BC" w14:textId="270084D6" w:rsidR="00CA6CF4" w:rsidRPr="006A72B3" w:rsidRDefault="001721F2" w:rsidP="00CA6CF4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</w:t>
      </w:r>
      <w:r w:rsidR="000456D4">
        <w:rPr>
          <w:b/>
          <w:bCs/>
          <w:lang w:eastAsia="en-AU"/>
        </w:rPr>
        <w:t>tool</w:t>
      </w:r>
      <w:r w:rsidR="004154C3">
        <w:rPr>
          <w:b/>
          <w:bCs/>
          <w:lang w:eastAsia="en-AU"/>
        </w:rPr>
        <w:t>s</w:t>
      </w:r>
      <w:r w:rsidR="00970806">
        <w:rPr>
          <w:b/>
          <w:bCs/>
          <w:lang w:eastAsia="en-AU"/>
        </w:rPr>
        <w:t xml:space="preserve"> did you use for ID stamping</w:t>
      </w:r>
      <w:r w:rsidR="000456D4">
        <w:rPr>
          <w:b/>
          <w:bCs/>
          <w:lang w:eastAsia="en-AU"/>
        </w:rPr>
        <w:t>?</w:t>
      </w:r>
    </w:p>
    <w:p w14:paraId="28528CB0" w14:textId="3BB1BFEE" w:rsidR="00CA6CF4" w:rsidRPr="00D14D0E" w:rsidRDefault="00EC2C37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20746459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94754D">
        <w:t>Ma</w:t>
      </w:r>
      <w:r w:rsidR="008D0E0E">
        <w:t>sking tape</w:t>
      </w:r>
    </w:p>
    <w:p w14:paraId="01EC090B" w14:textId="13B28EC6" w:rsidR="00CA6CF4" w:rsidRPr="00D14D0E" w:rsidRDefault="00EC2C37" w:rsidP="00CA6CF4">
      <w:pPr>
        <w:pStyle w:val="ListParagraph"/>
        <w:ind w:left="284"/>
      </w:pPr>
      <w:sdt>
        <w:sdtPr>
          <w:rPr>
            <w:sz w:val="28"/>
            <w:szCs w:val="28"/>
          </w:rPr>
          <w:id w:val="-8261243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223A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3B5406">
        <w:t>Manual punch + hammer</w:t>
      </w:r>
    </w:p>
    <w:p w14:paraId="37FB4FA9" w14:textId="5D43370B" w:rsidR="00876B68" w:rsidRPr="00D14D0E" w:rsidRDefault="00EC2C37" w:rsidP="000456D4">
      <w:pPr>
        <w:pStyle w:val="ListParagraph"/>
        <w:ind w:left="284"/>
      </w:pPr>
      <w:sdt>
        <w:sdtPr>
          <w:rPr>
            <w:sz w:val="28"/>
            <w:szCs w:val="28"/>
          </w:rPr>
          <w:id w:val="14918566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proofErr w:type="gramStart"/>
      <w:r w:rsidR="000456D4">
        <w:t>Other:_</w:t>
      </w:r>
      <w:proofErr w:type="gramEnd"/>
      <w:r w:rsidR="000456D4">
        <w:t>_________________________________</w:t>
      </w:r>
    </w:p>
    <w:p w14:paraId="0DDFDA6C" w14:textId="77777777" w:rsidR="003B5406" w:rsidRDefault="003B5406" w:rsidP="003B5406">
      <w:pPr>
        <w:rPr>
          <w:b/>
          <w:bCs/>
          <w:lang w:eastAsia="en-AU"/>
        </w:rPr>
      </w:pPr>
    </w:p>
    <w:p w14:paraId="626A5F94" w14:textId="3B72E0BF" w:rsidR="006A72B3" w:rsidRPr="006A72B3" w:rsidRDefault="003B5406" w:rsidP="003B5406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ID did </w:t>
      </w:r>
      <w:r w:rsidR="006C0C7B">
        <w:rPr>
          <w:b/>
          <w:bCs/>
          <w:lang w:eastAsia="en-AU"/>
        </w:rPr>
        <w:t>you stamp on your part?</w:t>
      </w:r>
    </w:p>
    <w:p w14:paraId="6C0EBF12" w14:textId="4124CB70" w:rsidR="00460086" w:rsidRDefault="00E72134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</w:t>
      </w:r>
    </w:p>
    <w:p w14:paraId="19051C7C" w14:textId="6D6683F6" w:rsidR="00940736" w:rsidRPr="006A72B3" w:rsidRDefault="006C0C7B" w:rsidP="00940736">
      <w:pPr>
        <w:rPr>
          <w:b/>
          <w:bCs/>
          <w:lang w:eastAsia="en-AU"/>
        </w:rPr>
      </w:pPr>
      <w:r>
        <w:rPr>
          <w:b/>
          <w:bCs/>
          <w:lang w:eastAsia="en-AU"/>
        </w:rPr>
        <w:t>Where did you apply the stamp</w:t>
      </w:r>
      <w:r w:rsidR="00940736">
        <w:rPr>
          <w:b/>
          <w:bCs/>
          <w:lang w:eastAsia="en-AU"/>
        </w:rPr>
        <w:t>?</w:t>
      </w:r>
    </w:p>
    <w:p w14:paraId="74226D40" w14:textId="7BA3CC3D" w:rsidR="00940736" w:rsidRDefault="00EC2C37" w:rsidP="00940736">
      <w:pPr>
        <w:pStyle w:val="ListParagraph"/>
        <w:ind w:left="284"/>
      </w:pPr>
      <w:sdt>
        <w:sdtPr>
          <w:rPr>
            <w:sz w:val="28"/>
            <w:szCs w:val="28"/>
          </w:rPr>
          <w:id w:val="35368930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40736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40736" w:rsidRPr="00D14D0E">
        <w:t xml:space="preserve"> </w:t>
      </w:r>
      <w:r w:rsidR="006C0C7B">
        <w:t>Edge</w:t>
      </w:r>
    </w:p>
    <w:p w14:paraId="6E64DC2C" w14:textId="56D392F1" w:rsidR="006C0C7B" w:rsidRPr="006C0C7B" w:rsidRDefault="00EC2C37" w:rsidP="006C0C7B">
      <w:pPr>
        <w:pStyle w:val="ListParagraph"/>
        <w:ind w:left="284"/>
      </w:pPr>
      <w:sdt>
        <w:sdtPr>
          <w:rPr>
            <w:sz w:val="28"/>
            <w:szCs w:val="28"/>
          </w:rPr>
          <w:id w:val="145428298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6C0C7B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C0C7B">
        <w:t xml:space="preserve"> Face</w:t>
      </w:r>
    </w:p>
    <w:p w14:paraId="67C636E5" w14:textId="13166CE1" w:rsidR="00940736" w:rsidRDefault="00EC2C37" w:rsidP="00940736">
      <w:pPr>
        <w:pStyle w:val="ListParagraph"/>
        <w:ind w:left="284"/>
      </w:pPr>
      <w:sdt>
        <w:sdtPr>
          <w:rPr>
            <w:sz w:val="28"/>
            <w:szCs w:val="28"/>
          </w:rPr>
          <w:id w:val="-11845415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407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40736" w:rsidRPr="00D14D0E">
        <w:t xml:space="preserve"> </w:t>
      </w:r>
      <w:r w:rsidR="006C0C7B">
        <w:t>Other</w:t>
      </w:r>
      <w:r w:rsidR="00940736">
        <w:t>:</w:t>
      </w:r>
      <w:r w:rsidR="006C0C7B">
        <w:t xml:space="preserve"> __________________________________</w:t>
      </w:r>
    </w:p>
    <w:p w14:paraId="31733A14" w14:textId="77777777" w:rsidR="006C0C7B" w:rsidRDefault="006C0C7B" w:rsidP="006C0C7B"/>
    <w:p w14:paraId="6EF6686C" w14:textId="3F07D91E" w:rsidR="006C0C7B" w:rsidRPr="006A72B3" w:rsidRDefault="006C0C7B" w:rsidP="006C0C7B">
      <w:pPr>
        <w:rPr>
          <w:b/>
          <w:bCs/>
          <w:lang w:eastAsia="en-AU"/>
        </w:rPr>
      </w:pPr>
      <w:r>
        <w:rPr>
          <w:b/>
          <w:bCs/>
          <w:lang w:eastAsia="en-AU"/>
        </w:rPr>
        <w:t>Was the stamp clear and properly positioned?</w:t>
      </w:r>
    </w:p>
    <w:p w14:paraId="7E10D9E9" w14:textId="4F2A9380" w:rsidR="006C0C7B" w:rsidRDefault="00EC2C37" w:rsidP="006C0C7B">
      <w:pPr>
        <w:pStyle w:val="ListParagraph"/>
        <w:ind w:left="284"/>
      </w:pPr>
      <w:sdt>
        <w:sdtPr>
          <w:rPr>
            <w:sz w:val="28"/>
            <w:szCs w:val="28"/>
          </w:rPr>
          <w:id w:val="93293498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6C0C7B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C0C7B">
        <w:t xml:space="preserve"> Yes</w:t>
      </w:r>
    </w:p>
    <w:p w14:paraId="5E69CC40" w14:textId="56CBFEBE" w:rsidR="006C0C7B" w:rsidRDefault="00EC2C37" w:rsidP="00371BB1">
      <w:pPr>
        <w:pStyle w:val="ListParagraph"/>
        <w:ind w:left="284"/>
      </w:pPr>
      <w:sdt>
        <w:sdtPr>
          <w:rPr>
            <w:sz w:val="28"/>
            <w:szCs w:val="28"/>
          </w:rPr>
          <w:id w:val="-183097785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6C0C7B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C0C7B">
        <w:t xml:space="preserve"> N</w:t>
      </w:r>
      <w:r w:rsidR="00371BB1">
        <w:t>eeds improvement – explain:</w:t>
      </w:r>
    </w:p>
    <w:p w14:paraId="1DDE1191" w14:textId="55373DC7" w:rsidR="00940736" w:rsidRPr="00D14D0E" w:rsidRDefault="00940736" w:rsidP="00940736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1B236930" w14:textId="77777777" w:rsidR="00B223A2" w:rsidRDefault="00B223A2" w:rsidP="007E1A7D">
      <w:pPr>
        <w:pStyle w:val="Heading4"/>
        <w:numPr>
          <w:ilvl w:val="0"/>
          <w:numId w:val="0"/>
        </w:numPr>
        <w:ind w:left="284" w:hanging="284"/>
      </w:pPr>
    </w:p>
    <w:p w14:paraId="5EAB40D8" w14:textId="77777777" w:rsidR="00371BB1" w:rsidRPr="00371BB1" w:rsidRDefault="00371BB1" w:rsidP="00371BB1">
      <w:pPr>
        <w:rPr>
          <w:lang w:eastAsia="en-AU"/>
        </w:rPr>
      </w:pPr>
    </w:p>
    <w:p w14:paraId="3DD5782D" w14:textId="2B3F34E2" w:rsidR="007E1A7D" w:rsidRPr="001721F2" w:rsidRDefault="007E1A7D" w:rsidP="007E1A7D">
      <w:pPr>
        <w:pStyle w:val="Heading4"/>
        <w:numPr>
          <w:ilvl w:val="0"/>
          <w:numId w:val="0"/>
        </w:numPr>
        <w:ind w:left="284" w:hanging="284"/>
      </w:pPr>
      <w:r>
        <w:lastRenderedPageBreak/>
        <w:t xml:space="preserve">Section 2 – </w:t>
      </w:r>
      <w:r w:rsidR="00371BB1">
        <w:t>Peer QA Review</w:t>
      </w:r>
    </w:p>
    <w:p w14:paraId="417038BB" w14:textId="2F4B54B4" w:rsidR="007E1A7D" w:rsidRDefault="00371BB1" w:rsidP="007E1A7D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Reviewer </w:t>
      </w:r>
      <w:proofErr w:type="gramStart"/>
      <w:r>
        <w:rPr>
          <w:b/>
          <w:bCs/>
          <w:lang w:eastAsia="en-AU"/>
        </w:rPr>
        <w:t>Name:_</w:t>
      </w:r>
      <w:proofErr w:type="gramEnd"/>
      <w:r>
        <w:rPr>
          <w:b/>
          <w:bCs/>
          <w:lang w:eastAsia="en-AU"/>
        </w:rPr>
        <w:t>_________________________</w:t>
      </w:r>
    </w:p>
    <w:p w14:paraId="48903794" w14:textId="77777777" w:rsidR="00371BB1" w:rsidRDefault="00371BB1" w:rsidP="007E1A7D">
      <w:pPr>
        <w:rPr>
          <w:b/>
          <w:bCs/>
          <w:lang w:eastAsia="en-AU"/>
        </w:rPr>
      </w:pPr>
    </w:p>
    <w:p w14:paraId="0F893D73" w14:textId="41A422BD" w:rsidR="006F6457" w:rsidRPr="006A72B3" w:rsidRDefault="00371BB1" w:rsidP="007E1A7D">
      <w:pPr>
        <w:rPr>
          <w:b/>
          <w:bCs/>
          <w:lang w:eastAsia="en-AU"/>
        </w:rPr>
      </w:pPr>
      <w:r>
        <w:rPr>
          <w:b/>
          <w:bCs/>
          <w:lang w:eastAsia="en-AU"/>
        </w:rPr>
        <w:t>Tick all that apply:</w:t>
      </w:r>
    </w:p>
    <w:p w14:paraId="093D245F" w14:textId="69B7C2D7" w:rsidR="007E1A7D" w:rsidRPr="00D14D0E" w:rsidRDefault="00EC2C37" w:rsidP="007E1A7D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20553599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E1A7D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371BB1">
        <w:t>Edges and surfaces are clean and burr-free</w:t>
      </w:r>
    </w:p>
    <w:p w14:paraId="09A8FA1A" w14:textId="165A4189" w:rsidR="007E1A7D" w:rsidRPr="00D14D0E" w:rsidRDefault="00EC2C37" w:rsidP="007E1A7D">
      <w:pPr>
        <w:pStyle w:val="ListParagraph"/>
        <w:ind w:left="284"/>
      </w:pPr>
      <w:sdt>
        <w:sdtPr>
          <w:rPr>
            <w:sz w:val="28"/>
            <w:szCs w:val="28"/>
          </w:rPr>
          <w:id w:val="-166584382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845D1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5E592D">
        <w:t>Scale markings are visible and evenly spaced</w:t>
      </w:r>
    </w:p>
    <w:p w14:paraId="13AB4335" w14:textId="31B816F4" w:rsidR="00113E91" w:rsidRDefault="00EC2C37" w:rsidP="007E1A7D">
      <w:pPr>
        <w:pStyle w:val="ListParagraph"/>
        <w:ind w:left="284"/>
      </w:pPr>
      <w:sdt>
        <w:sdtPr>
          <w:rPr>
            <w:sz w:val="28"/>
            <w:szCs w:val="28"/>
          </w:rPr>
          <w:id w:val="-98052925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E1A7D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5E592D">
        <w:t>Hole positions and diameters match drawing</w:t>
      </w:r>
    </w:p>
    <w:p w14:paraId="7D3BE57E" w14:textId="25E80C43" w:rsidR="005E592D" w:rsidRPr="00D14D0E" w:rsidRDefault="00EC2C37" w:rsidP="005E592D">
      <w:pPr>
        <w:pStyle w:val="ListParagraph"/>
        <w:ind w:left="284"/>
      </w:pPr>
      <w:sdt>
        <w:sdtPr>
          <w:rPr>
            <w:sz w:val="28"/>
            <w:szCs w:val="28"/>
          </w:rPr>
          <w:id w:val="161062381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5E592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E592D" w:rsidRPr="00D14D0E">
        <w:t xml:space="preserve"> </w:t>
      </w:r>
      <w:r w:rsidR="005E592D">
        <w:t>Chamfer is clean and symmetric</w:t>
      </w:r>
    </w:p>
    <w:p w14:paraId="7DE01AB1" w14:textId="33701482" w:rsidR="005E592D" w:rsidRDefault="00EC2C37" w:rsidP="005E592D">
      <w:pPr>
        <w:pStyle w:val="ListParagraph"/>
        <w:ind w:left="284"/>
      </w:pPr>
      <w:sdt>
        <w:sdtPr>
          <w:rPr>
            <w:sz w:val="28"/>
            <w:szCs w:val="28"/>
          </w:rPr>
          <w:id w:val="63830910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5E592D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E592D" w:rsidRPr="00D14D0E">
        <w:t xml:space="preserve"> </w:t>
      </w:r>
      <w:r w:rsidR="005E592D">
        <w:t>ID stamp is legible and well-positioned</w:t>
      </w:r>
    </w:p>
    <w:p w14:paraId="4DD871AC" w14:textId="77777777" w:rsidR="002A4719" w:rsidRDefault="002A4719" w:rsidP="002A4719"/>
    <w:p w14:paraId="2B1DA4CF" w14:textId="302D236B" w:rsidR="005E592D" w:rsidRPr="00B2181C" w:rsidRDefault="002A4719" w:rsidP="00DA13C4">
      <w:pPr>
        <w:spacing w:line="480" w:lineRule="auto"/>
        <w:rPr>
          <w:b/>
          <w:bCs/>
        </w:rPr>
      </w:pPr>
      <w:r w:rsidRPr="00B2181C">
        <w:rPr>
          <w:b/>
          <w:bCs/>
        </w:rPr>
        <w:t>Reviewer Feedback – Highlight one strength and one improvement suggestion:</w:t>
      </w:r>
    </w:p>
    <w:p w14:paraId="523EF6D7" w14:textId="0B904A97" w:rsidR="00DA13C4" w:rsidRDefault="002A4719" w:rsidP="00DA13C4">
      <w:pPr>
        <w:spacing w:line="480" w:lineRule="auto"/>
      </w:pPr>
      <w:proofErr w:type="gramStart"/>
      <w:r w:rsidRPr="00B2181C">
        <w:rPr>
          <w:b/>
          <w:bCs/>
        </w:rPr>
        <w:t>Stre</w:t>
      </w:r>
      <w:r w:rsidR="00DA13C4" w:rsidRPr="00B2181C">
        <w:rPr>
          <w:b/>
          <w:bCs/>
        </w:rPr>
        <w:t>ngth:</w:t>
      </w:r>
      <w:r w:rsidR="007E1A7D">
        <w:t>_</w:t>
      </w:r>
      <w:proofErr w:type="gramEnd"/>
      <w:r w:rsidR="007E1A7D">
        <w:t>________________________________</w:t>
      </w:r>
      <w:r w:rsidR="00113E91">
        <w:t>_____________________________________</w:t>
      </w:r>
      <w:r w:rsidR="007E1A7D">
        <w:t>_</w:t>
      </w:r>
      <w:r w:rsidR="00113E91">
        <w:t>________</w:t>
      </w:r>
      <w:r w:rsidR="00B2181C">
        <w:t>_______________________________________________________________________________________</w:t>
      </w:r>
    </w:p>
    <w:p w14:paraId="41EEDDF3" w14:textId="46F68298" w:rsidR="007E1A7D" w:rsidRDefault="00DA13C4" w:rsidP="00DA13C4">
      <w:pPr>
        <w:spacing w:line="480" w:lineRule="auto"/>
      </w:pPr>
      <w:proofErr w:type="gramStart"/>
      <w:r w:rsidRPr="00B2181C">
        <w:rPr>
          <w:b/>
          <w:bCs/>
        </w:rPr>
        <w:t>Suggestion:</w:t>
      </w:r>
      <w:r w:rsidR="00113E91">
        <w:t>_</w:t>
      </w:r>
      <w:proofErr w:type="gramEnd"/>
      <w:r w:rsidR="00113E91">
        <w:t>_____________________________________________________________________________</w:t>
      </w:r>
      <w:r w:rsidR="00B2181C">
        <w:t>______________________________________________________________________________________</w:t>
      </w:r>
    </w:p>
    <w:p w14:paraId="5E219453" w14:textId="77777777" w:rsidR="006660EC" w:rsidRDefault="006660EC" w:rsidP="00B2181C">
      <w:pPr>
        <w:pStyle w:val="Heading4"/>
        <w:numPr>
          <w:ilvl w:val="0"/>
          <w:numId w:val="0"/>
        </w:numPr>
        <w:ind w:left="284" w:hanging="284"/>
      </w:pPr>
    </w:p>
    <w:p w14:paraId="7D44EA4F" w14:textId="241F1F86" w:rsidR="00DF357A" w:rsidRDefault="00DF357A" w:rsidP="00DF357A">
      <w:pPr>
        <w:pStyle w:val="Heading4"/>
        <w:numPr>
          <w:ilvl w:val="0"/>
          <w:numId w:val="0"/>
        </w:numPr>
        <w:ind w:left="284" w:hanging="284"/>
      </w:pPr>
      <w:r>
        <w:t>Section 4</w:t>
      </w:r>
      <w:r w:rsidR="00DC7563">
        <w:t xml:space="preserve"> </w:t>
      </w:r>
      <w:r>
        <w:t xml:space="preserve">– </w:t>
      </w:r>
      <w:r w:rsidR="00636734">
        <w:t>Reflection</w:t>
      </w:r>
    </w:p>
    <w:p w14:paraId="686D8A37" w14:textId="5F7F53E7" w:rsidR="00DF357A" w:rsidRPr="006A72B3" w:rsidRDefault="007A49A9" w:rsidP="00505609">
      <w:pPr>
        <w:rPr>
          <w:b/>
          <w:bCs/>
          <w:lang w:eastAsia="en-AU"/>
        </w:rPr>
      </w:pPr>
      <w:r>
        <w:rPr>
          <w:b/>
          <w:bCs/>
          <w:lang w:eastAsia="en-AU"/>
        </w:rPr>
        <w:t>What did you learn about the stamping or QA process</w:t>
      </w:r>
      <w:r w:rsidR="00636734">
        <w:rPr>
          <w:b/>
          <w:bCs/>
          <w:lang w:eastAsia="en-AU"/>
        </w:rPr>
        <w:t>?</w:t>
      </w:r>
    </w:p>
    <w:p w14:paraId="0C9B1FCD" w14:textId="53AC8E02" w:rsidR="00B83531" w:rsidRDefault="00DF357A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2A0FD011" w14:textId="68D20A7A" w:rsidR="007A49A9" w:rsidRPr="006A72B3" w:rsidRDefault="007A49A9" w:rsidP="007A49A9">
      <w:pPr>
        <w:rPr>
          <w:b/>
          <w:bCs/>
          <w:lang w:eastAsia="en-AU"/>
        </w:rPr>
      </w:pPr>
      <w:r>
        <w:rPr>
          <w:b/>
          <w:bCs/>
          <w:lang w:eastAsia="en-AU"/>
        </w:rPr>
        <w:t>What is one improvement you would make next time?</w:t>
      </w:r>
    </w:p>
    <w:p w14:paraId="3BADD772" w14:textId="2B039E4B" w:rsidR="007A49A9" w:rsidRDefault="00EC2C37" w:rsidP="007A49A9">
      <w:pPr>
        <w:pStyle w:val="ListParagraph"/>
        <w:ind w:left="284"/>
      </w:pPr>
      <w:sdt>
        <w:sdtPr>
          <w:rPr>
            <w:sz w:val="28"/>
            <w:szCs w:val="28"/>
          </w:rPr>
          <w:id w:val="-50752762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A49A9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A49A9">
        <w:t xml:space="preserve"> Accuracy of marking</w:t>
      </w:r>
    </w:p>
    <w:p w14:paraId="239007DD" w14:textId="0B7B3CBF" w:rsidR="007A49A9" w:rsidRDefault="00EC2C37" w:rsidP="007A49A9">
      <w:pPr>
        <w:pStyle w:val="ListParagraph"/>
        <w:ind w:left="284"/>
      </w:pPr>
      <w:sdt>
        <w:sdtPr>
          <w:rPr>
            <w:sz w:val="28"/>
            <w:szCs w:val="28"/>
          </w:rPr>
          <w:id w:val="-3458469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A49A9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A49A9">
        <w:t xml:space="preserve"> </w:t>
      </w:r>
      <w:r w:rsidR="000A30DB">
        <w:t>Chamfer depth</w:t>
      </w:r>
    </w:p>
    <w:p w14:paraId="63278A7C" w14:textId="3FBAA4F5" w:rsidR="007A49A9" w:rsidRDefault="00EC2C37" w:rsidP="000A30DB">
      <w:pPr>
        <w:pStyle w:val="ListParagraph"/>
        <w:ind w:left="284"/>
      </w:pPr>
      <w:sdt>
        <w:sdtPr>
          <w:rPr>
            <w:sz w:val="28"/>
            <w:szCs w:val="28"/>
          </w:rPr>
          <w:id w:val="-38178770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A30DB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A30DB">
        <w:t xml:space="preserve"> Deburring finish</w:t>
      </w:r>
    </w:p>
    <w:p w14:paraId="172EFDE5" w14:textId="30F65E51" w:rsidR="007A49A9" w:rsidRDefault="00EC2C37" w:rsidP="007A49A9">
      <w:pPr>
        <w:pStyle w:val="ListParagraph"/>
        <w:ind w:left="284"/>
      </w:pPr>
      <w:sdt>
        <w:sdtPr>
          <w:rPr>
            <w:sz w:val="28"/>
            <w:szCs w:val="28"/>
          </w:rPr>
          <w:id w:val="7240401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A49A9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A49A9">
        <w:t xml:space="preserve"> </w:t>
      </w:r>
      <w:proofErr w:type="gramStart"/>
      <w:r w:rsidR="000A30DB">
        <w:t>Other</w:t>
      </w:r>
      <w:r w:rsidR="007A49A9">
        <w:t>:</w:t>
      </w:r>
      <w:r w:rsidR="000A30DB">
        <w:t>_</w:t>
      </w:r>
      <w:proofErr w:type="gramEnd"/>
      <w:r w:rsidR="000A30DB">
        <w:t>___________________________________</w:t>
      </w:r>
    </w:p>
    <w:p w14:paraId="2018B32B" w14:textId="1C6E0641" w:rsidR="000A30DB" w:rsidRPr="000A30DB" w:rsidRDefault="000A30DB" w:rsidP="000A30DB">
      <w:pPr>
        <w:rPr>
          <w:b/>
          <w:bCs/>
        </w:rPr>
      </w:pPr>
      <w:r w:rsidRPr="000A30DB">
        <w:rPr>
          <w:b/>
          <w:bCs/>
        </w:rPr>
        <w:t>Notes:</w:t>
      </w:r>
    </w:p>
    <w:p w14:paraId="00CEE6A1" w14:textId="77777777" w:rsidR="007A49A9" w:rsidRPr="00D14D0E" w:rsidRDefault="007A49A9" w:rsidP="007A49A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4F80567E" w14:textId="158002B1" w:rsidR="00A02278" w:rsidRPr="00505609" w:rsidRDefault="00B83531" w:rsidP="00505609">
      <w:pPr>
        <w:spacing w:line="480" w:lineRule="auto"/>
        <w:rPr>
          <w:b/>
          <w:bCs/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 w:rsidR="000A30DB">
        <w:rPr>
          <w:lang w:eastAsia="en-AU"/>
        </w:rPr>
        <w:t>_______________________________________________________________________________________</w:t>
      </w:r>
      <w:bookmarkEnd w:id="0"/>
      <w:bookmarkEnd w:id="1"/>
      <w:bookmarkEnd w:id="2"/>
      <w:bookmarkEnd w:id="3"/>
    </w:p>
    <w:sectPr w:rsidR="00A02278" w:rsidRPr="0050560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73DDF" w14:textId="77777777" w:rsidR="00C96E3E" w:rsidRDefault="00C96E3E" w:rsidP="009125CB">
      <w:r>
        <w:separator/>
      </w:r>
    </w:p>
    <w:p w14:paraId="549D94E3" w14:textId="77777777" w:rsidR="00C96E3E" w:rsidRDefault="00C96E3E" w:rsidP="009125CB"/>
    <w:p w14:paraId="3C65B27D" w14:textId="77777777" w:rsidR="00C96E3E" w:rsidRDefault="00C96E3E" w:rsidP="009125CB"/>
    <w:p w14:paraId="247D4013" w14:textId="77777777" w:rsidR="00C96E3E" w:rsidRDefault="00C96E3E" w:rsidP="009125CB"/>
  </w:endnote>
  <w:endnote w:type="continuationSeparator" w:id="0">
    <w:p w14:paraId="21A402EC" w14:textId="77777777" w:rsidR="00C96E3E" w:rsidRDefault="00C96E3E" w:rsidP="009125CB">
      <w:r>
        <w:continuationSeparator/>
      </w:r>
    </w:p>
    <w:p w14:paraId="2C10EA15" w14:textId="77777777" w:rsidR="00C96E3E" w:rsidRDefault="00C96E3E" w:rsidP="009125CB"/>
    <w:p w14:paraId="1FF0F302" w14:textId="77777777" w:rsidR="00C96E3E" w:rsidRDefault="00C96E3E" w:rsidP="009125CB"/>
    <w:p w14:paraId="79A76339" w14:textId="77777777" w:rsidR="00C96E3E" w:rsidRDefault="00C96E3E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873B783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192A0B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26868" w14:textId="77777777" w:rsidR="00C96E3E" w:rsidRDefault="00C96E3E" w:rsidP="009125CB">
      <w:r>
        <w:separator/>
      </w:r>
    </w:p>
    <w:p w14:paraId="2BCC687A" w14:textId="77777777" w:rsidR="00C96E3E" w:rsidRDefault="00C96E3E" w:rsidP="009125CB"/>
    <w:p w14:paraId="5BD0CC30" w14:textId="77777777" w:rsidR="00C96E3E" w:rsidRDefault="00C96E3E" w:rsidP="009125CB"/>
    <w:p w14:paraId="74362C4B" w14:textId="77777777" w:rsidR="00C96E3E" w:rsidRDefault="00C96E3E" w:rsidP="009125CB"/>
  </w:footnote>
  <w:footnote w:type="continuationSeparator" w:id="0">
    <w:p w14:paraId="1CBF855F" w14:textId="77777777" w:rsidR="00C96E3E" w:rsidRDefault="00C96E3E" w:rsidP="009125CB">
      <w:r>
        <w:continuationSeparator/>
      </w:r>
    </w:p>
    <w:p w14:paraId="7A6C5571" w14:textId="77777777" w:rsidR="00C96E3E" w:rsidRDefault="00C96E3E" w:rsidP="009125CB"/>
    <w:p w14:paraId="2916B847" w14:textId="77777777" w:rsidR="00C96E3E" w:rsidRDefault="00C96E3E" w:rsidP="009125CB"/>
    <w:p w14:paraId="67A848BE" w14:textId="77777777" w:rsidR="00C96E3E" w:rsidRDefault="00C96E3E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3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9"/>
  </w:num>
  <w:num w:numId="3" w16cid:durableId="1776317215">
    <w:abstractNumId w:val="38"/>
  </w:num>
  <w:num w:numId="4" w16cid:durableId="1534071080">
    <w:abstractNumId w:val="31"/>
  </w:num>
  <w:num w:numId="5" w16cid:durableId="1673219778">
    <w:abstractNumId w:val="16"/>
  </w:num>
  <w:num w:numId="6" w16cid:durableId="1200585890">
    <w:abstractNumId w:val="29"/>
  </w:num>
  <w:num w:numId="7" w16cid:durableId="1908228620">
    <w:abstractNumId w:val="22"/>
  </w:num>
  <w:num w:numId="8" w16cid:durableId="1147357831">
    <w:abstractNumId w:val="2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5"/>
  </w:num>
  <w:num w:numId="20" w16cid:durableId="2127193325">
    <w:abstractNumId w:val="33"/>
  </w:num>
  <w:num w:numId="21" w16cid:durableId="383067315">
    <w:abstractNumId w:val="32"/>
  </w:num>
  <w:num w:numId="22" w16cid:durableId="1951935085">
    <w:abstractNumId w:val="36"/>
  </w:num>
  <w:num w:numId="23" w16cid:durableId="558134442">
    <w:abstractNumId w:val="35"/>
  </w:num>
  <w:num w:numId="24" w16cid:durableId="54202057">
    <w:abstractNumId w:val="26"/>
  </w:num>
  <w:num w:numId="25" w16cid:durableId="580530458">
    <w:abstractNumId w:val="30"/>
  </w:num>
  <w:num w:numId="26" w16cid:durableId="441651303">
    <w:abstractNumId w:val="24"/>
  </w:num>
  <w:num w:numId="27" w16cid:durableId="1674410907">
    <w:abstractNumId w:val="20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3"/>
  </w:num>
  <w:num w:numId="32" w16cid:durableId="1696350815">
    <w:abstractNumId w:val="27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7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8"/>
  </w:num>
  <w:num w:numId="39" w16cid:durableId="34868257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0DB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A65"/>
    <w:rsid w:val="00177312"/>
    <w:rsid w:val="00182E0E"/>
    <w:rsid w:val="00192480"/>
    <w:rsid w:val="00192A0B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FF8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A4719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1BB1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406"/>
    <w:rsid w:val="003B5C78"/>
    <w:rsid w:val="003B6AC0"/>
    <w:rsid w:val="003C4C4E"/>
    <w:rsid w:val="003D03DD"/>
    <w:rsid w:val="003D100E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4C3"/>
    <w:rsid w:val="00415688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5727"/>
    <w:rsid w:val="00460086"/>
    <w:rsid w:val="0047737A"/>
    <w:rsid w:val="00482039"/>
    <w:rsid w:val="00483FF1"/>
    <w:rsid w:val="00484C9F"/>
    <w:rsid w:val="00484E88"/>
    <w:rsid w:val="004850E1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524B"/>
    <w:rsid w:val="0052086D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4CB5"/>
    <w:rsid w:val="005D7B6A"/>
    <w:rsid w:val="005E0024"/>
    <w:rsid w:val="005E00D2"/>
    <w:rsid w:val="005E3B0A"/>
    <w:rsid w:val="005E592D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0C7B"/>
    <w:rsid w:val="006C41D3"/>
    <w:rsid w:val="006D109A"/>
    <w:rsid w:val="006D47DB"/>
    <w:rsid w:val="006D588E"/>
    <w:rsid w:val="006D7843"/>
    <w:rsid w:val="006F30EF"/>
    <w:rsid w:val="006F41C2"/>
    <w:rsid w:val="006F6457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4097E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49A9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E1382"/>
    <w:rsid w:val="007E1A7D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7177"/>
    <w:rsid w:val="00845D17"/>
    <w:rsid w:val="008509E4"/>
    <w:rsid w:val="008511DC"/>
    <w:rsid w:val="00855F76"/>
    <w:rsid w:val="00863241"/>
    <w:rsid w:val="00865E14"/>
    <w:rsid w:val="00874216"/>
    <w:rsid w:val="00876B68"/>
    <w:rsid w:val="008775A8"/>
    <w:rsid w:val="00880F54"/>
    <w:rsid w:val="00884A87"/>
    <w:rsid w:val="0088534E"/>
    <w:rsid w:val="0088551A"/>
    <w:rsid w:val="0089265E"/>
    <w:rsid w:val="008A0FB4"/>
    <w:rsid w:val="008A30ED"/>
    <w:rsid w:val="008A6AED"/>
    <w:rsid w:val="008B4827"/>
    <w:rsid w:val="008B5E00"/>
    <w:rsid w:val="008C3FDC"/>
    <w:rsid w:val="008C6121"/>
    <w:rsid w:val="008D0421"/>
    <w:rsid w:val="008D0E0E"/>
    <w:rsid w:val="008D7125"/>
    <w:rsid w:val="008E3286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31CD7"/>
    <w:rsid w:val="00940736"/>
    <w:rsid w:val="00941FC8"/>
    <w:rsid w:val="00944101"/>
    <w:rsid w:val="0094539E"/>
    <w:rsid w:val="0094687C"/>
    <w:rsid w:val="0094754D"/>
    <w:rsid w:val="00952775"/>
    <w:rsid w:val="0096505C"/>
    <w:rsid w:val="00970806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085B"/>
    <w:rsid w:val="009F3CD4"/>
    <w:rsid w:val="009F7DA1"/>
    <w:rsid w:val="00A02278"/>
    <w:rsid w:val="00A02A53"/>
    <w:rsid w:val="00A12389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1475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97683"/>
    <w:rsid w:val="00AA39CE"/>
    <w:rsid w:val="00AA6E67"/>
    <w:rsid w:val="00AB0332"/>
    <w:rsid w:val="00AB4D74"/>
    <w:rsid w:val="00AC1B53"/>
    <w:rsid w:val="00AC5F6D"/>
    <w:rsid w:val="00AC755D"/>
    <w:rsid w:val="00AE5A13"/>
    <w:rsid w:val="00AF35CC"/>
    <w:rsid w:val="00AF767F"/>
    <w:rsid w:val="00B04E55"/>
    <w:rsid w:val="00B06C89"/>
    <w:rsid w:val="00B07553"/>
    <w:rsid w:val="00B1236A"/>
    <w:rsid w:val="00B125A5"/>
    <w:rsid w:val="00B2181C"/>
    <w:rsid w:val="00B223A2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4683"/>
    <w:rsid w:val="00B553E9"/>
    <w:rsid w:val="00B61659"/>
    <w:rsid w:val="00B71847"/>
    <w:rsid w:val="00B8272D"/>
    <w:rsid w:val="00B830BE"/>
    <w:rsid w:val="00B83531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96E3E"/>
    <w:rsid w:val="00CA309E"/>
    <w:rsid w:val="00CA5E1D"/>
    <w:rsid w:val="00CA65AA"/>
    <w:rsid w:val="00CA6CF4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1F39"/>
    <w:rsid w:val="00D4502D"/>
    <w:rsid w:val="00D54D80"/>
    <w:rsid w:val="00D644A1"/>
    <w:rsid w:val="00D67F11"/>
    <w:rsid w:val="00D73BB3"/>
    <w:rsid w:val="00D74634"/>
    <w:rsid w:val="00D77E24"/>
    <w:rsid w:val="00D80E22"/>
    <w:rsid w:val="00D81CDC"/>
    <w:rsid w:val="00D82E27"/>
    <w:rsid w:val="00D83BFB"/>
    <w:rsid w:val="00D85083"/>
    <w:rsid w:val="00D85CD9"/>
    <w:rsid w:val="00D901BB"/>
    <w:rsid w:val="00D90FD9"/>
    <w:rsid w:val="00D92F70"/>
    <w:rsid w:val="00DA13C4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1BCA"/>
    <w:rsid w:val="00E35763"/>
    <w:rsid w:val="00E41E5C"/>
    <w:rsid w:val="00E429E6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4309B6-75FF-4F67-ABB1-88F5F51616D8}"/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</cp:revision>
  <dcterms:created xsi:type="dcterms:W3CDTF">2025-08-28T20:25:00Z</dcterms:created>
  <dcterms:modified xsi:type="dcterms:W3CDTF">2025-08-28T20:25:00Z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